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D4B02" w14:textId="545D161D" w:rsidR="00F22CCB" w:rsidRDefault="002E10CB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25BEBC48" w14:textId="436043F9" w:rsidR="00092C81" w:rsidRPr="00F22CCB" w:rsidRDefault="00092C81" w:rsidP="00692C59">
      <w:pPr>
        <w:spacing w:before="80" w:after="1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5124F0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ellenraster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12D84EFC" w:rsidR="00F22CCB" w:rsidRPr="00A73469" w:rsidRDefault="00F22CC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>Name der B</w:t>
            </w:r>
            <w:r w:rsidR="005124F0">
              <w:rPr>
                <w:b/>
              </w:rPr>
              <w:t>iet</w:t>
            </w:r>
            <w:r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692C59">
            <w:pPr>
              <w:spacing w:before="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D95070" w14:paraId="4D7DF85E" w14:textId="77777777" w:rsidTr="00692C59">
        <w:trPr>
          <w:trHeight w:val="17"/>
        </w:trPr>
        <w:tc>
          <w:tcPr>
            <w:tcW w:w="4530" w:type="dxa"/>
          </w:tcPr>
          <w:p w14:paraId="55341D47" w14:textId="1CF2E1CB" w:rsidR="00D95070" w:rsidRDefault="003559CC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 xml:space="preserve">Die </w:t>
            </w:r>
            <w:r w:rsidR="00D95070">
              <w:rPr>
                <w:b/>
              </w:rPr>
              <w:t xml:space="preserve">Erklärung </w:t>
            </w:r>
            <w:r>
              <w:rPr>
                <w:b/>
              </w:rPr>
              <w:t>betrifft folgendes</w:t>
            </w:r>
            <w:r w:rsidR="00D95070">
              <w:rPr>
                <w:b/>
              </w:rPr>
              <w:t xml:space="preserve"> Vergabeverfahren </w:t>
            </w:r>
          </w:p>
          <w:p w14:paraId="64CD09BC" w14:textId="3D9B77CE" w:rsidR="00D95070" w:rsidRDefault="00D95070" w:rsidP="005124F0">
            <w:pPr>
              <w:spacing w:before="80" w:after="180"/>
              <w:jc w:val="both"/>
              <w:rPr>
                <w:b/>
              </w:rPr>
            </w:pPr>
          </w:p>
        </w:tc>
        <w:tc>
          <w:tcPr>
            <w:tcW w:w="4530" w:type="dxa"/>
          </w:tcPr>
          <w:p w14:paraId="11B6853D" w14:textId="77777777" w:rsidR="00D95070" w:rsidRDefault="00D95070" w:rsidP="00692C59">
            <w:pPr>
              <w:spacing w:before="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8FB587A" w14:textId="094DBCA5" w:rsidR="00D95070" w:rsidRPr="00D95070" w:rsidRDefault="00D95070" w:rsidP="00692C59">
            <w:pPr>
              <w:spacing w:before="80" w:after="180"/>
              <w:jc w:val="both"/>
              <w:rPr>
                <w:bCs/>
                <w:lang w:eastAsia="de-DE"/>
              </w:rPr>
            </w:pPr>
            <w:r w:rsidRPr="00D95070">
              <w:rPr>
                <w:bCs/>
              </w:rPr>
              <w:t xml:space="preserve">(bitte Verfahrensname und </w:t>
            </w:r>
            <w:r>
              <w:rPr>
                <w:bCs/>
              </w:rPr>
              <w:t>-n</w:t>
            </w:r>
            <w:r w:rsidRPr="00D95070">
              <w:rPr>
                <w:bCs/>
              </w:rPr>
              <w:t>ummer angeben)</w:t>
            </w:r>
          </w:p>
        </w:tc>
      </w:tr>
    </w:tbl>
    <w:p w14:paraId="75CE651A" w14:textId="77777777" w:rsidR="00F80027" w:rsidRDefault="00F80027" w:rsidP="00692C59">
      <w:pPr>
        <w:spacing w:before="80" w:after="1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6372FC5B" w:rsidR="00092C81" w:rsidRPr="007B6CB6" w:rsidRDefault="00092C81" w:rsidP="005124F0">
            <w:pPr>
              <w:spacing w:before="80" w:after="180"/>
            </w:pPr>
            <w:r>
              <w:rPr>
                <w:b/>
                <w:bCs/>
              </w:rPr>
              <w:t xml:space="preserve">Bieter </w:t>
            </w:r>
            <w:r w:rsidRPr="007B6CB6">
              <w:t xml:space="preserve">und zugleich </w:t>
            </w:r>
            <w:r w:rsidRPr="007B6CB6">
              <w:rPr>
                <w:b/>
                <w:bCs/>
              </w:rPr>
              <w:t>Bevollmächtigter</w:t>
            </w:r>
            <w:r w:rsidRPr="007B6CB6">
              <w:t xml:space="preserve"> der </w:t>
            </w:r>
            <w:r w:rsidR="00974B4A">
              <w:t>B</w:t>
            </w:r>
            <w:r w:rsidR="005124F0">
              <w:t>iet</w:t>
            </w:r>
            <w:r w:rsidR="00974B4A">
              <w:t>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552CABAD" w:rsidR="004A3792" w:rsidRPr="007B6CB6" w:rsidRDefault="00092C81" w:rsidP="00781A88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4280A81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36B32C05" w:rsidR="00974B4A" w:rsidRPr="007B6CB6" w:rsidRDefault="00974B4A" w:rsidP="00692C59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542697A8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42520771" w:rsidR="00092C81" w:rsidRPr="00082B95" w:rsidRDefault="00092C81" w:rsidP="00692C59">
      <w:pPr>
        <w:spacing w:before="80" w:after="1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</w:p>
    <w:p w14:paraId="225E38B8" w14:textId="4B46D124" w:rsidR="00092C81" w:rsidRPr="007B6CB6" w:rsidRDefault="00092C81" w:rsidP="00692C59">
      <w:pPr>
        <w:spacing w:before="80" w:after="1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65F63B49" w:rsidR="00092C81" w:rsidRDefault="00092C81" w:rsidP="00692C59">
      <w:pPr>
        <w:spacing w:before="80" w:after="180"/>
        <w:jc w:val="both"/>
      </w:pPr>
      <w:r w:rsidRPr="007B6CB6">
        <w:t xml:space="preserve">Mit dieser Vollmacht beauftragen wir das oben als Bevollmächtigter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benannte Mitglied im Namen und Auftrag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</w:t>
      </w:r>
    </w:p>
    <w:p w14:paraId="4BA555D2" w14:textId="0EC28BB9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Angebots,</w:t>
      </w:r>
    </w:p>
    <w:p w14:paraId="20DA33E1" w14:textId="7777777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0ECF5D9D" w:rsidR="00092C81" w:rsidRDefault="00092C81" w:rsidP="00692C59">
      <w:pPr>
        <w:spacing w:before="80" w:after="180"/>
        <w:jc w:val="both"/>
      </w:pPr>
      <w:r>
        <w:t>Die Mitglieder</w:t>
      </w:r>
      <w:r w:rsidRPr="007B6CB6">
        <w:t xml:space="preserve">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</w:t>
      </w:r>
      <w:r>
        <w:t>bestätigen</w:t>
      </w:r>
      <w:r w:rsidRPr="007B6CB6">
        <w:t xml:space="preserve">, dass alle Mitglieder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dem Auftraggeber gegenüber gesamtschuldnerisch haften.</w:t>
      </w:r>
    </w:p>
    <w:p w14:paraId="2851A12F" w14:textId="72BF9CF2" w:rsidR="004A3792" w:rsidRDefault="00437B0D" w:rsidP="00692C59">
      <w:pPr>
        <w:spacing w:before="80" w:after="180"/>
        <w:jc w:val="both"/>
        <w:rPr>
          <w:b/>
        </w:rPr>
      </w:pPr>
      <w:r>
        <w:t xml:space="preserve">Der Bevollmächtigte der </w:t>
      </w:r>
      <w:r w:rsidR="00AA57D6">
        <w:t>B</w:t>
      </w:r>
      <w:r w:rsidR="005124F0">
        <w:t>iet</w:t>
      </w:r>
      <w:r w:rsidR="00AA57D6">
        <w:t>ergemeinschaft</w:t>
      </w:r>
      <w:r>
        <w:t xml:space="preserve"> stimmt dem vorgenannten </w:t>
      </w:r>
      <w:proofErr w:type="spellStart"/>
      <w:r>
        <w:t>Vollmachtsumfang</w:t>
      </w:r>
      <w:proofErr w:type="spellEnd"/>
      <w:r>
        <w:t xml:space="preserve"> zu.</w:t>
      </w:r>
    </w:p>
    <w:p w14:paraId="0BF59D34" w14:textId="459F19AF" w:rsidR="00092C81" w:rsidRDefault="00092C81" w:rsidP="00692C59">
      <w:pPr>
        <w:spacing w:before="80" w:after="180"/>
        <w:jc w:val="both"/>
        <w:rPr>
          <w:b/>
        </w:rPr>
      </w:pPr>
      <w:r w:rsidRPr="007B6CB6">
        <w:rPr>
          <w:b/>
        </w:rPr>
        <w:t xml:space="preserve">Mitglieder der </w:t>
      </w:r>
      <w:r w:rsidR="00AA57D6">
        <w:rPr>
          <w:b/>
        </w:rPr>
        <w:t>B</w:t>
      </w:r>
      <w:r w:rsidR="005124F0">
        <w:rPr>
          <w:b/>
        </w:rPr>
        <w:t>iet</w:t>
      </w:r>
      <w:r w:rsidR="00AA57D6">
        <w:rPr>
          <w:b/>
        </w:rPr>
        <w:t>ergemeinschaft</w:t>
      </w:r>
      <w:r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692C59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692C59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692C59">
      <w:pPr>
        <w:spacing w:before="80" w:after="180"/>
        <w:ind w:left="4963" w:hanging="4963"/>
        <w:jc w:val="both"/>
      </w:pPr>
    </w:p>
    <w:sectPr w:rsidR="00AA57D6" w:rsidRPr="00761922" w:rsidSect="002D66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ECDBA" w14:textId="77777777" w:rsidR="00FC22A8" w:rsidRDefault="00FC22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B2B1" w14:textId="77EFCF2D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553E" w14:textId="61BE2A42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3C733" w14:textId="77777777" w:rsidR="00FC22A8" w:rsidRDefault="00FC22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FDBB" w14:textId="11B8D9DD" w:rsidR="00781A88" w:rsidRDefault="00781A88" w:rsidP="00781A88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30CDC4F4" wp14:editId="6109A333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16D4" w14:textId="7D55B1D6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B94555A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BB0FB7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1946799">
    <w:abstractNumId w:val="14"/>
  </w:num>
  <w:num w:numId="2" w16cid:durableId="1712218942">
    <w:abstractNumId w:val="12"/>
  </w:num>
  <w:num w:numId="3" w16cid:durableId="1760248709">
    <w:abstractNumId w:val="4"/>
  </w:num>
  <w:num w:numId="4" w16cid:durableId="563102331">
    <w:abstractNumId w:val="10"/>
  </w:num>
  <w:num w:numId="5" w16cid:durableId="785202118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844856975">
    <w:abstractNumId w:val="11"/>
  </w:num>
  <w:num w:numId="7" w16cid:durableId="16805766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891580189">
    <w:abstractNumId w:val="2"/>
  </w:num>
  <w:num w:numId="9" w16cid:durableId="1753811900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03310007">
    <w:abstractNumId w:val="4"/>
  </w:num>
  <w:num w:numId="11" w16cid:durableId="74792360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2048480974">
    <w:abstractNumId w:val="3"/>
  </w:num>
  <w:num w:numId="13" w16cid:durableId="213469967">
    <w:abstractNumId w:val="0"/>
  </w:num>
  <w:num w:numId="14" w16cid:durableId="1234899998">
    <w:abstractNumId w:val="6"/>
  </w:num>
  <w:num w:numId="15" w16cid:durableId="229968358">
    <w:abstractNumId w:val="5"/>
  </w:num>
  <w:num w:numId="16" w16cid:durableId="1979189317">
    <w:abstractNumId w:val="1"/>
  </w:num>
  <w:num w:numId="17" w16cid:durableId="1893030025">
    <w:abstractNumId w:val="7"/>
  </w:num>
  <w:num w:numId="18" w16cid:durableId="1594820558">
    <w:abstractNumId w:val="9"/>
  </w:num>
  <w:num w:numId="19" w16cid:durableId="1679190027">
    <w:abstractNumId w:val="8"/>
  </w:num>
  <w:num w:numId="20" w16cid:durableId="772438366">
    <w:abstractNumId w:val="12"/>
  </w:num>
  <w:num w:numId="21" w16cid:durableId="474599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3yVMOEwcYtK1RGzA/EpC8XzME3FUgpk1e8Am2vO1th1Dc+svFaVLqaM5ZbPlZ9L60x8s2nIYPFl9WJPnsB2zhQ==" w:salt="0bvG6AYnXmUVT1iIXSNCag=="/>
  <w:defaultTabStop w:val="709"/>
  <w:autoHyphenation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1442A"/>
    <w:rsid w:val="00017149"/>
    <w:rsid w:val="00017835"/>
    <w:rsid w:val="00021CA3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53B"/>
    <w:rsid w:val="00077BFD"/>
    <w:rsid w:val="00092C81"/>
    <w:rsid w:val="000935B0"/>
    <w:rsid w:val="000A0185"/>
    <w:rsid w:val="000A3131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2351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935"/>
    <w:rsid w:val="001954FB"/>
    <w:rsid w:val="00197269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D6693"/>
    <w:rsid w:val="002E10CB"/>
    <w:rsid w:val="002E18FB"/>
    <w:rsid w:val="002E2B59"/>
    <w:rsid w:val="002E7470"/>
    <w:rsid w:val="002F42AD"/>
    <w:rsid w:val="00301481"/>
    <w:rsid w:val="003014CF"/>
    <w:rsid w:val="003416D5"/>
    <w:rsid w:val="003443B4"/>
    <w:rsid w:val="003555FE"/>
    <w:rsid w:val="003559CC"/>
    <w:rsid w:val="003654AE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02F"/>
    <w:rsid w:val="003C2E39"/>
    <w:rsid w:val="003C2FED"/>
    <w:rsid w:val="003D338A"/>
    <w:rsid w:val="003D4DAE"/>
    <w:rsid w:val="003E6C83"/>
    <w:rsid w:val="003F184B"/>
    <w:rsid w:val="003F2916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77F5B"/>
    <w:rsid w:val="00483693"/>
    <w:rsid w:val="00486BA9"/>
    <w:rsid w:val="00494C0B"/>
    <w:rsid w:val="0049576E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FC3"/>
    <w:rsid w:val="005F5328"/>
    <w:rsid w:val="005F60BC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90ACA"/>
    <w:rsid w:val="00691361"/>
    <w:rsid w:val="00692C59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1A88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1730A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51111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366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D1B5D"/>
    <w:rsid w:val="00AD2867"/>
    <w:rsid w:val="00AD3C66"/>
    <w:rsid w:val="00AE4F4C"/>
    <w:rsid w:val="00AE6C75"/>
    <w:rsid w:val="00AF2C6A"/>
    <w:rsid w:val="00AF4986"/>
    <w:rsid w:val="00AF6E4F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F38"/>
    <w:rsid w:val="00C55C36"/>
    <w:rsid w:val="00C56688"/>
    <w:rsid w:val="00C7277E"/>
    <w:rsid w:val="00C73969"/>
    <w:rsid w:val="00C77E87"/>
    <w:rsid w:val="00C92B38"/>
    <w:rsid w:val="00C965D6"/>
    <w:rsid w:val="00CB401B"/>
    <w:rsid w:val="00CC557F"/>
    <w:rsid w:val="00CE783D"/>
    <w:rsid w:val="00CF08E4"/>
    <w:rsid w:val="00CF3DA0"/>
    <w:rsid w:val="00CF517A"/>
    <w:rsid w:val="00D03281"/>
    <w:rsid w:val="00D06A5F"/>
    <w:rsid w:val="00D17C1E"/>
    <w:rsid w:val="00D200E3"/>
    <w:rsid w:val="00D255F5"/>
    <w:rsid w:val="00D26C33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90B14"/>
    <w:rsid w:val="00D93A2E"/>
    <w:rsid w:val="00D95070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19BE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92634"/>
    <w:rsid w:val="00EB0A66"/>
    <w:rsid w:val="00EC15D1"/>
    <w:rsid w:val="00ED11D7"/>
    <w:rsid w:val="00ED3A85"/>
    <w:rsid w:val="00ED7591"/>
    <w:rsid w:val="00EE25EB"/>
    <w:rsid w:val="00EF05EB"/>
    <w:rsid w:val="00EF549C"/>
    <w:rsid w:val="00F0642C"/>
    <w:rsid w:val="00F1196B"/>
    <w:rsid w:val="00F13C0B"/>
    <w:rsid w:val="00F1479E"/>
    <w:rsid w:val="00F21FEB"/>
    <w:rsid w:val="00F22CCB"/>
    <w:rsid w:val="00F248EC"/>
    <w:rsid w:val="00F4398A"/>
    <w:rsid w:val="00F46BC5"/>
    <w:rsid w:val="00F602B6"/>
    <w:rsid w:val="00F61A37"/>
    <w:rsid w:val="00F70EEE"/>
    <w:rsid w:val="00F7325C"/>
    <w:rsid w:val="00F80027"/>
    <w:rsid w:val="00F84685"/>
    <w:rsid w:val="00F90D59"/>
    <w:rsid w:val="00F93919"/>
    <w:rsid w:val="00FA022B"/>
    <w:rsid w:val="00FA10EF"/>
    <w:rsid w:val="00FA4DE9"/>
    <w:rsid w:val="00FB4589"/>
    <w:rsid w:val="00FB7B24"/>
    <w:rsid w:val="00FC22A8"/>
    <w:rsid w:val="00FC298F"/>
    <w:rsid w:val="00FD29FB"/>
    <w:rsid w:val="00FD4278"/>
    <w:rsid w:val="00FE4C6E"/>
    <w:rsid w:val="00FE6D86"/>
    <w:rsid w:val="00FF1437"/>
    <w:rsid w:val="00FF270D"/>
    <w:rsid w:val="00FF59B8"/>
    <w:rsid w:val="6185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21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D9507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90B26B27B3964A94A75088919F7E75" ma:contentTypeVersion="3" ma:contentTypeDescription="Ein neues Dokument erstellen." ma:contentTypeScope="" ma:versionID="00e31c2196b3b480f1b9b5adbd366ca1">
  <xsd:schema xmlns:xsd="http://www.w3.org/2001/XMLSchema" xmlns:xs="http://www.w3.org/2001/XMLSchema" xmlns:p="http://schemas.microsoft.com/office/2006/metadata/properties" xmlns:ns2="bdec7710-6256-4361-bb63-0073fc1353d4" targetNamespace="http://schemas.microsoft.com/office/2006/metadata/properties" ma:root="true" ma:fieldsID="63f1d7d1e052412534ddb7b90bb5f0c8" ns2:_="">
    <xsd:import namespace="bdec7710-6256-4361-bb63-0073fc1353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c7710-6256-4361-bb63-0073fc1353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15BEBA-E607-4416-B022-9786A2FA8465}">
  <ds:schemaRefs>
    <ds:schemaRef ds:uri="http://schemas.microsoft.com/office/2006/metadata/properties"/>
    <ds:schemaRef ds:uri="http://schemas.microsoft.com/office/infopath/2007/PartnerControls"/>
    <ds:schemaRef ds:uri="e598ecbf-e523-40e7-beae-5afb8b7ce58f"/>
  </ds:schemaRefs>
</ds:datastoreItem>
</file>

<file path=customXml/itemProps2.xml><?xml version="1.0" encoding="utf-8"?>
<ds:datastoreItem xmlns:ds="http://schemas.openxmlformats.org/officeDocument/2006/customXml" ds:itemID="{DC65E151-C754-4FC5-B23F-926C0C5B1C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EEA877-345B-48AD-8E43-CCFD72380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9AE556-F74C-4878-922E-4DE078F28A4F}"/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357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14</cp:revision>
  <cp:lastPrinted>2019-02-07T07:46:00Z</cp:lastPrinted>
  <dcterms:created xsi:type="dcterms:W3CDTF">2024-11-25T12:33:00Z</dcterms:created>
  <dcterms:modified xsi:type="dcterms:W3CDTF">2025-06-05T13:32:00Z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0x0101003390B26B27B3964A94A75088919F7E75</vt:lpwstr>
  </property>
  <property fmtid="{D5CDD505-2E9C-101B-9397-08002B2CF9AE}" pid="5" name="Order">
    <vt:r8>186600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2024-11-25T12:33:30Z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328eddd8-edce-4b3f-b415-300dc706acc2</vt:lpwstr>
  </property>
  <property fmtid="{D5CDD505-2E9C-101B-9397-08002B2CF9AE}" pid="12" name="MSIP_Label_7545839c-a198-4d87-a0d2-c07b8aa32614_ContentBits">
    <vt:lpwstr>0</vt:lpwstr>
  </property>
  <property fmtid="{D5CDD505-2E9C-101B-9397-08002B2CF9AE}" pid="13" name="MediaServiceImageTags">
    <vt:lpwstr/>
  </property>
</Properties>
</file>